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A55804" w14:textId="77777777" w:rsidR="002A7C6A" w:rsidRDefault="002A7C6A" w:rsidP="002A7C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PYGOT</w:t>
      </w:r>
      <w:r>
        <w:rPr>
          <w:rFonts w:ascii="Times New Roman" w:hAnsi="Times New Roman" w:cs="Times New Roman"/>
        </w:rPr>
        <w:t xml:space="preserve">        (fl.1483)</w:t>
      </w:r>
    </w:p>
    <w:p w14:paraId="192E46BB" w14:textId="77777777" w:rsidR="002A7C6A" w:rsidRDefault="002A7C6A" w:rsidP="002A7C6A">
      <w:pPr>
        <w:rPr>
          <w:rFonts w:ascii="Times New Roman" w:hAnsi="Times New Roman" w:cs="Times New Roman"/>
        </w:rPr>
      </w:pPr>
    </w:p>
    <w:p w14:paraId="1F5C2D08" w14:textId="77777777" w:rsidR="002A7C6A" w:rsidRDefault="002A7C6A" w:rsidP="002A7C6A">
      <w:pPr>
        <w:rPr>
          <w:rFonts w:ascii="Times New Roman" w:hAnsi="Times New Roman" w:cs="Times New Roman"/>
        </w:rPr>
      </w:pPr>
    </w:p>
    <w:p w14:paraId="50AA87DC" w14:textId="6F9AD5A0" w:rsidR="002A7C6A" w:rsidRDefault="002A7C6A" w:rsidP="00444445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1483</w:t>
      </w:r>
      <w:r>
        <w:rPr>
          <w:rFonts w:ascii="Times New Roman" w:hAnsi="Times New Roman" w:cs="Times New Roman"/>
        </w:rPr>
        <w:tab/>
        <w:t xml:space="preserve">He, Sir Edmund Hastings(q.v.), Thomas </w:t>
      </w:r>
      <w:proofErr w:type="spellStart"/>
      <w:r>
        <w:rPr>
          <w:rFonts w:ascii="Times New Roman" w:hAnsi="Times New Roman" w:cs="Times New Roman"/>
        </w:rPr>
        <w:t>Mounteford</w:t>
      </w:r>
      <w:proofErr w:type="spellEnd"/>
      <w:r>
        <w:rPr>
          <w:rFonts w:ascii="Times New Roman" w:hAnsi="Times New Roman" w:cs="Times New Roman"/>
        </w:rPr>
        <w:t xml:space="preserve">(q.v.), Sir John Conyers(q.v.) and John </w:t>
      </w:r>
      <w:proofErr w:type="spellStart"/>
      <w:r>
        <w:rPr>
          <w:rFonts w:ascii="Times New Roman" w:hAnsi="Times New Roman" w:cs="Times New Roman"/>
        </w:rPr>
        <w:t>Coteller</w:t>
      </w:r>
      <w:proofErr w:type="spellEnd"/>
      <w:r>
        <w:rPr>
          <w:rFonts w:ascii="Times New Roman" w:hAnsi="Times New Roman" w:cs="Times New Roman"/>
        </w:rPr>
        <w:t>, chaplain(q.v.), brought a plaint of trespass against George</w:t>
      </w:r>
      <w:r w:rsidR="0044444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Walker of North Duffield, East Riding of Yorkshire(q.v.) and William </w:t>
      </w:r>
      <w:proofErr w:type="spellStart"/>
      <w:r>
        <w:rPr>
          <w:rFonts w:ascii="Times New Roman" w:hAnsi="Times New Roman" w:cs="Times New Roman"/>
        </w:rPr>
        <w:t>Neweland</w:t>
      </w:r>
      <w:proofErr w:type="spellEnd"/>
      <w:r>
        <w:rPr>
          <w:rFonts w:ascii="Times New Roman" w:hAnsi="Times New Roman" w:cs="Times New Roman"/>
        </w:rPr>
        <w:t xml:space="preserve"> of York(q.v.).</w:t>
      </w:r>
    </w:p>
    <w:p w14:paraId="392AD319" w14:textId="77777777" w:rsidR="002A7C6A" w:rsidRDefault="002A7C6A" w:rsidP="002A7C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3AF12732" w14:textId="77777777" w:rsidR="002A7C6A" w:rsidRDefault="002A7C6A" w:rsidP="002A7C6A">
      <w:pPr>
        <w:rPr>
          <w:rFonts w:ascii="Times New Roman" w:hAnsi="Times New Roman" w:cs="Times New Roman"/>
        </w:rPr>
      </w:pPr>
    </w:p>
    <w:p w14:paraId="50797D15" w14:textId="77777777" w:rsidR="002A7C6A" w:rsidRDefault="002A7C6A" w:rsidP="002A7C6A">
      <w:pPr>
        <w:rPr>
          <w:rFonts w:ascii="Times New Roman" w:hAnsi="Times New Roman" w:cs="Times New Roman"/>
        </w:rPr>
      </w:pPr>
    </w:p>
    <w:p w14:paraId="5FC07940" w14:textId="77777777" w:rsidR="002A7C6A" w:rsidRDefault="002A7C6A" w:rsidP="002A7C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September 2019</w:t>
      </w:r>
    </w:p>
    <w:p w14:paraId="3C70DF3A" w14:textId="77777777" w:rsidR="006B2F86" w:rsidRPr="00E71FC3" w:rsidRDefault="00444445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4BF4A4" w14:textId="77777777" w:rsidR="002A7C6A" w:rsidRDefault="002A7C6A" w:rsidP="00E71FC3">
      <w:r>
        <w:separator/>
      </w:r>
    </w:p>
  </w:endnote>
  <w:endnote w:type="continuationSeparator" w:id="0">
    <w:p w14:paraId="41312177" w14:textId="77777777" w:rsidR="002A7C6A" w:rsidRDefault="002A7C6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C5E43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3084EB" w14:textId="77777777" w:rsidR="002A7C6A" w:rsidRDefault="002A7C6A" w:rsidP="00E71FC3">
      <w:r>
        <w:separator/>
      </w:r>
    </w:p>
  </w:footnote>
  <w:footnote w:type="continuationSeparator" w:id="0">
    <w:p w14:paraId="2A8E5AF0" w14:textId="77777777" w:rsidR="002A7C6A" w:rsidRDefault="002A7C6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C6A"/>
    <w:rsid w:val="001A7C09"/>
    <w:rsid w:val="002A7C6A"/>
    <w:rsid w:val="0044444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B5F92"/>
  <w15:chartTrackingRefBased/>
  <w15:docId w15:val="{CBCB90D1-C0DD-4211-9B41-A84E0C1D8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7C6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2019-09-25T19:42:00Z</dcterms:created>
  <dcterms:modified xsi:type="dcterms:W3CDTF">2020-05-09T10:19:00Z</dcterms:modified>
</cp:coreProperties>
</file>